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CCB51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FEDYON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780B66C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Attilborough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Husbandman.</w:t>
      </w:r>
    </w:p>
    <w:p w14:paraId="5FE31876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62E4ECB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91991C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41ABBF6F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4DBCD41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5E1ED7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D1EB0E" w14:textId="77777777" w:rsidR="004E414E" w:rsidRDefault="004E414E" w:rsidP="004E414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May 2021</w:t>
      </w:r>
    </w:p>
    <w:p w14:paraId="113AB1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0F6EF" w14:textId="77777777" w:rsidR="004E414E" w:rsidRDefault="004E414E" w:rsidP="009139A6">
      <w:r>
        <w:separator/>
      </w:r>
    </w:p>
  </w:endnote>
  <w:endnote w:type="continuationSeparator" w:id="0">
    <w:p w14:paraId="2D785E27" w14:textId="77777777" w:rsidR="004E414E" w:rsidRDefault="004E41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3AF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D2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8C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728FC" w14:textId="77777777" w:rsidR="004E414E" w:rsidRDefault="004E414E" w:rsidP="009139A6">
      <w:r>
        <w:separator/>
      </w:r>
    </w:p>
  </w:footnote>
  <w:footnote w:type="continuationSeparator" w:id="0">
    <w:p w14:paraId="62D95081" w14:textId="77777777" w:rsidR="004E414E" w:rsidRDefault="004E41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66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B07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BD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14E"/>
    <w:rsid w:val="000666E0"/>
    <w:rsid w:val="002510B7"/>
    <w:rsid w:val="004E414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752D3"/>
  <w15:chartTrackingRefBased/>
  <w15:docId w15:val="{53CDD01E-8BFC-4DC6-AC5E-2CA42B4F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41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2021-06-02T09:45:00Z</dcterms:created>
  <dcterms:modified xsi:type="dcterms:W3CDTF">2021-06-02T09:45:00Z</dcterms:modified>
</cp:coreProperties>
</file>